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30F157" w14:textId="77777777" w:rsidR="00357DB4" w:rsidRDefault="00357DB4" w:rsidP="00357DB4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</w:rPr>
        <w:t>William CLERK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 </w:t>
      </w:r>
      <w:proofErr w:type="gram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(</w:t>
      </w:r>
      <w:proofErr w:type="gram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fl.1483)</w:t>
      </w:r>
    </w:p>
    <w:p w14:paraId="6EA75638" w14:textId="77777777" w:rsidR="00357DB4" w:rsidRDefault="00357DB4" w:rsidP="00357DB4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of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Wiggenhall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, Husbandman.</w:t>
      </w:r>
    </w:p>
    <w:p w14:paraId="24A3845A" w14:textId="77777777" w:rsidR="00357DB4" w:rsidRDefault="00357DB4" w:rsidP="00357DB4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30193AA7" w14:textId="77777777" w:rsidR="00357DB4" w:rsidRDefault="00357DB4" w:rsidP="00357DB4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52EBD6DC" w14:textId="77777777" w:rsidR="00357DB4" w:rsidRDefault="00357DB4" w:rsidP="00357DB4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1483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 xml:space="preserve">William Marche of Lynn(q.v.) brought a plaint of debt against him and </w:t>
      </w:r>
    </w:p>
    <w:p w14:paraId="3C9E869F" w14:textId="77777777" w:rsidR="00357DB4" w:rsidRDefault="00357DB4" w:rsidP="00357DB4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 xml:space="preserve">Matthew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Rudland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of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Wiggenhall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(q.v.).</w:t>
      </w:r>
    </w:p>
    <w:p w14:paraId="289F4D4B" w14:textId="77777777" w:rsidR="00357DB4" w:rsidRDefault="00357DB4" w:rsidP="00357DB4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( </w:t>
      </w:r>
      <w:hyperlink r:id="rId6" w:history="1">
        <w:r w:rsidRPr="0022786A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>
        <w:rPr>
          <w:rStyle w:val="Hyperlink"/>
          <w:rFonts w:ascii="Times New Roman" w:eastAsia="Calibri" w:hAnsi="Times New Roman" w:cs="Times New Roman"/>
          <w:sz w:val="24"/>
          <w:szCs w:val="24"/>
          <w:u w:val="none"/>
        </w:rPr>
        <w:t xml:space="preserve">  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)</w:t>
      </w:r>
    </w:p>
    <w:p w14:paraId="0264ED53" w14:textId="77777777" w:rsidR="00357DB4" w:rsidRDefault="00357DB4" w:rsidP="00357DB4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74F129AB" w14:textId="77777777" w:rsidR="00357DB4" w:rsidRDefault="00357DB4" w:rsidP="00357DB4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62D87EE1" w14:textId="77777777" w:rsidR="00357DB4" w:rsidRDefault="00357DB4" w:rsidP="00357DB4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26 November 2021</w:t>
      </w:r>
    </w:p>
    <w:p w14:paraId="77430D98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3F60FA" w14:textId="77777777" w:rsidR="00357DB4" w:rsidRDefault="00357DB4" w:rsidP="009139A6">
      <w:r>
        <w:separator/>
      </w:r>
    </w:p>
  </w:endnote>
  <w:endnote w:type="continuationSeparator" w:id="0">
    <w:p w14:paraId="02AA982D" w14:textId="77777777" w:rsidR="00357DB4" w:rsidRDefault="00357DB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5F2A3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08D043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9B202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6D819E" w14:textId="77777777" w:rsidR="00357DB4" w:rsidRDefault="00357DB4" w:rsidP="009139A6">
      <w:r>
        <w:separator/>
      </w:r>
    </w:p>
  </w:footnote>
  <w:footnote w:type="continuationSeparator" w:id="0">
    <w:p w14:paraId="469B9BCB" w14:textId="77777777" w:rsidR="00357DB4" w:rsidRDefault="00357DB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DB20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17500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AD98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7DB4"/>
    <w:rsid w:val="000666E0"/>
    <w:rsid w:val="002510B7"/>
    <w:rsid w:val="00357DB4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17BEBB"/>
  <w15:chartTrackingRefBased/>
  <w15:docId w15:val="{DE92C4F6-0946-4404-BDB9-0CE7CF5CC7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357DB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50</Words>
  <Characters>286</Characters>
  <Application>Microsoft Office Word</Application>
  <DocSecurity>0</DocSecurity>
  <Lines>2</Lines>
  <Paragraphs>1</Paragraphs>
  <ScaleCrop>false</ScaleCrop>
  <Company/>
  <LinksUpToDate>false</LinksUpToDate>
  <CharactersWithSpaces>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2021-12-31T19:11:00Z</dcterms:created>
  <dcterms:modified xsi:type="dcterms:W3CDTF">2021-12-31T19:12:00Z</dcterms:modified>
</cp:coreProperties>
</file>